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0EF9F" w14:textId="77777777" w:rsidR="00CE2E69" w:rsidRDefault="00CE2E69" w:rsidP="00CE2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SWYRE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SQWYER)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(fl.1471)</w:t>
      </w:r>
    </w:p>
    <w:p w14:paraId="26257297" w14:textId="77777777" w:rsidR="00CE2E69" w:rsidRDefault="00CE2E69" w:rsidP="00CE2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 University stationer.</w:t>
      </w:r>
    </w:p>
    <w:p w14:paraId="05A9DDCE" w14:textId="77777777" w:rsidR="00CE2E69" w:rsidRDefault="00CE2E69" w:rsidP="00CE2E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AEDE3B" w14:textId="77777777" w:rsidR="00CE2E69" w:rsidRDefault="00CE2E69" w:rsidP="00CE2E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9078B1" w14:textId="77777777" w:rsidR="00CE2E69" w:rsidRDefault="00CE2E69" w:rsidP="00CE2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in</w:t>
      </w:r>
      <w:r>
        <w:rPr>
          <w:rFonts w:ascii="Times New Roman" w:hAnsi="Times New Roman" w:cs="Times New Roman"/>
          <w:sz w:val="24"/>
          <w:szCs w:val="24"/>
        </w:rPr>
        <w:tab/>
        <w:t>1471</w:t>
      </w:r>
      <w:r>
        <w:rPr>
          <w:rFonts w:ascii="Times New Roman" w:hAnsi="Times New Roman" w:cs="Times New Roman"/>
          <w:sz w:val="24"/>
          <w:szCs w:val="24"/>
        </w:rPr>
        <w:tab/>
        <w:t>He was at Corpus Christi College.</w:t>
      </w:r>
    </w:p>
    <w:p w14:paraId="5472F06C" w14:textId="77777777" w:rsidR="00CE2E69" w:rsidRDefault="00CE2E69" w:rsidP="00CE2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</w:t>
      </w:r>
      <w:r>
        <w:rPr>
          <w:rFonts w:ascii="Times New Roman" w:hAnsi="Times New Roman" w:cs="Times New Roman"/>
          <w:sz w:val="24"/>
          <w:szCs w:val="24"/>
        </w:rPr>
        <w:t>194)</w:t>
      </w:r>
    </w:p>
    <w:p w14:paraId="587E3C12" w14:textId="77777777" w:rsidR="00CE2E69" w:rsidRDefault="00CE2E69" w:rsidP="00CE2E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D35A66" w14:textId="77777777" w:rsidR="00CE2E69" w:rsidRDefault="00CE2E69" w:rsidP="00CE2E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3FEF6B" w14:textId="77777777" w:rsidR="00CE2E69" w:rsidRDefault="00CE2E69" w:rsidP="00CE2E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August 2021</w:t>
      </w:r>
    </w:p>
    <w:p w14:paraId="2C55F66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73F81" w14:textId="77777777" w:rsidR="00CE2E69" w:rsidRDefault="00CE2E69" w:rsidP="009139A6">
      <w:r>
        <w:separator/>
      </w:r>
    </w:p>
  </w:endnote>
  <w:endnote w:type="continuationSeparator" w:id="0">
    <w:p w14:paraId="6B7D7FC3" w14:textId="77777777" w:rsidR="00CE2E69" w:rsidRDefault="00CE2E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97C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523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AF5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99936" w14:textId="77777777" w:rsidR="00CE2E69" w:rsidRDefault="00CE2E69" w:rsidP="009139A6">
      <w:r>
        <w:separator/>
      </w:r>
    </w:p>
  </w:footnote>
  <w:footnote w:type="continuationSeparator" w:id="0">
    <w:p w14:paraId="43F0DBE5" w14:textId="77777777" w:rsidR="00CE2E69" w:rsidRDefault="00CE2E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606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B20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DE5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E6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2E6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E1CE4"/>
  <w15:chartTrackingRefBased/>
  <w15:docId w15:val="{0EADD188-A6FB-4135-AA73-3A3FF0F8F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2021-10-26T20:39:00Z</dcterms:created>
  <dcterms:modified xsi:type="dcterms:W3CDTF">2021-10-26T20:40:00Z</dcterms:modified>
</cp:coreProperties>
</file>